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F6B6A" w14:textId="77777777" w:rsidR="00CC2619" w:rsidRPr="008642EC" w:rsidRDefault="00CC2619" w:rsidP="00CC2619">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38A47D" w14:textId="77777777" w:rsidR="00CC2619" w:rsidRDefault="00CC2619" w:rsidP="00CC2619">
      <w:pPr>
        <w:pStyle w:val="BasicParagraph"/>
        <w:suppressAutoHyphens/>
        <w:spacing w:line="240" w:lineRule="auto"/>
        <w:rPr>
          <w:rFonts w:ascii="Times New Roman" w:hAnsi="Times New Roman" w:cs="Times New Roman"/>
          <w:b/>
          <w:bCs/>
          <w:color w:val="000000" w:themeColor="text1"/>
          <w:sz w:val="21"/>
          <w:szCs w:val="21"/>
        </w:rPr>
      </w:pPr>
    </w:p>
    <w:p w14:paraId="4C0B273A" w14:textId="77777777" w:rsidR="00CC2619" w:rsidRPr="00582653" w:rsidRDefault="00CC2619" w:rsidP="00CC261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2ECB169" w14:textId="77777777" w:rsidR="00CC2619" w:rsidRDefault="00CC2619" w:rsidP="00CC26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5F0514" w14:textId="77777777" w:rsidR="00CC2619" w:rsidRDefault="00CC2619" w:rsidP="00CC261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1529460" w14:textId="77777777" w:rsidR="00CC2619" w:rsidRPr="00582653" w:rsidRDefault="00CC2619" w:rsidP="00CC2619">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5224DC55" wp14:editId="6B259B4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81304FC" w14:textId="3EC5E8FA" w:rsidR="00CC2619" w:rsidRDefault="00CC2619" w:rsidP="00CC26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CB316C9" w14:textId="77777777" w:rsidR="00CC2619" w:rsidRDefault="00CC2619" w:rsidP="00CC261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D7DCB54" w14:textId="77777777" w:rsidR="00CC2619" w:rsidRPr="00582653" w:rsidRDefault="00CC2619" w:rsidP="00CC26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DEE12BB" w14:textId="77777777" w:rsidR="00CC2619" w:rsidRPr="00582653" w:rsidRDefault="00CC2619" w:rsidP="00CC26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1517922" w14:textId="77777777" w:rsidR="00CC2619" w:rsidRPr="008642EC" w:rsidRDefault="00CC2619" w:rsidP="00CC2619">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DA0E818" w14:textId="77777777" w:rsidR="00CC2619" w:rsidRPr="008642EC" w:rsidRDefault="00CC2619" w:rsidP="00CC2619">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0F492EC" w14:textId="77777777" w:rsidR="00CC2619" w:rsidRPr="00582653" w:rsidRDefault="00CC2619" w:rsidP="00CC26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B5360A" w14:textId="77777777" w:rsidR="00CC2619" w:rsidRPr="008642EC" w:rsidRDefault="00CC2619" w:rsidP="00CC2619">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FE6C9FE" w14:textId="77777777" w:rsidR="00CC2619" w:rsidRPr="008642EC" w:rsidRDefault="00CC2619" w:rsidP="00CC2619">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3DFDD21" w14:textId="77777777" w:rsidR="00CC2619" w:rsidRPr="00582653" w:rsidRDefault="00CC2619" w:rsidP="00CC2619">
      <w:pPr>
        <w:pStyle w:val="BasicParagraph"/>
        <w:suppressAutoHyphens/>
        <w:spacing w:line="240" w:lineRule="auto"/>
        <w:rPr>
          <w:rFonts w:ascii="Times New Roman" w:hAnsi="Times New Roman" w:cs="Times New Roman"/>
          <w:color w:val="000000" w:themeColor="text1"/>
          <w:sz w:val="21"/>
          <w:szCs w:val="21"/>
        </w:rPr>
      </w:pPr>
    </w:p>
    <w:p w14:paraId="6E33333F" w14:textId="77777777" w:rsidR="00CC2619" w:rsidRPr="00582653" w:rsidRDefault="00CC2619" w:rsidP="00CC261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D41E642" w14:textId="77777777" w:rsidR="00CC2619" w:rsidRDefault="00CC2619" w:rsidP="00CC26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42B3AE2" w14:textId="77777777" w:rsidR="00CC2619" w:rsidRDefault="00CC2619" w:rsidP="00CC2619">
      <w:pPr>
        <w:pStyle w:val="BasicParagraph"/>
        <w:suppressAutoHyphens/>
        <w:spacing w:line="240" w:lineRule="auto"/>
        <w:ind w:left="720"/>
        <w:rPr>
          <w:rFonts w:ascii="Times New Roman" w:hAnsi="Times New Roman" w:cs="Times New Roman"/>
          <w:color w:val="000000" w:themeColor="text1"/>
          <w:sz w:val="21"/>
          <w:szCs w:val="21"/>
        </w:rPr>
      </w:pPr>
    </w:p>
    <w:p w14:paraId="297EBFD4" w14:textId="77777777" w:rsidR="00CC2619" w:rsidRDefault="00CC2619" w:rsidP="00CC26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E91E5AE" w14:textId="77777777" w:rsidR="00CC2619" w:rsidRDefault="00CC2619" w:rsidP="00CC2619">
      <w:pPr>
        <w:pStyle w:val="BasicParagraph"/>
        <w:suppressAutoHyphens/>
        <w:spacing w:line="240" w:lineRule="auto"/>
        <w:ind w:left="1440"/>
        <w:rPr>
          <w:rFonts w:ascii="Times New Roman" w:hAnsi="Times New Roman" w:cs="Times New Roman"/>
          <w:color w:val="000000" w:themeColor="text1"/>
          <w:sz w:val="21"/>
          <w:szCs w:val="21"/>
        </w:rPr>
      </w:pPr>
    </w:p>
    <w:p w14:paraId="3E2530DB" w14:textId="77777777" w:rsidR="00CC2619" w:rsidRDefault="00CC2619" w:rsidP="00CC26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3D02A16" w14:textId="77777777" w:rsidR="00CC2619" w:rsidRDefault="00CC2619" w:rsidP="00CC2619">
      <w:pPr>
        <w:pStyle w:val="BasicParagraph"/>
        <w:suppressAutoHyphens/>
        <w:spacing w:line="240" w:lineRule="auto"/>
        <w:ind w:left="1440"/>
        <w:rPr>
          <w:rFonts w:ascii="Times New Roman" w:hAnsi="Times New Roman" w:cs="Times New Roman"/>
          <w:color w:val="000000" w:themeColor="text1"/>
          <w:sz w:val="21"/>
          <w:szCs w:val="21"/>
        </w:rPr>
      </w:pPr>
    </w:p>
    <w:p w14:paraId="53EB5061" w14:textId="77777777" w:rsidR="00CC2619" w:rsidRDefault="00CC2619" w:rsidP="00CC261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361A1C6" w14:textId="77777777" w:rsidR="00CC2619" w:rsidRDefault="00CC2619">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32DF1627"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CC2619"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CC2619"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CC2619"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CC2619"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CC2619"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CC2619"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CC2619">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2619"/>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CC261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C2619"/>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2.xml><?xml version="1.0" encoding="utf-8"?>
<ds:datastoreItem xmlns:ds="http://schemas.openxmlformats.org/officeDocument/2006/customXml" ds:itemID="{B35FC1A1-C934-4DEF-8E81-353061A5A15B}"/>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A150F429-E089-4BDB-B015-9F0F812FA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86</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2023-07-07T04:51:00Z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y fmtid="{D5CDD505-2E9C-101B-9397-08002B2CF9AE}" pid="4" name="docLang">
    <vt:lpwstr>en</vt:lpwstr>
  </property>
</Properties>
</file>